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467FF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CC2D4D">
      <w:pPr>
        <w:tabs>
          <w:tab w:val="left" w:pos="7062"/>
        </w:tabs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  <w:r w:rsidR="00CC2D4D">
        <w:tab/>
      </w:r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467FFA" w:rsidRPr="00467FF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467FFA" w:rsidRPr="00467FFA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467FFA" w:rsidRPr="00467FFA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467FFA" w:rsidRPr="00467FFA">
          <w:rPr>
            <w:u w:val="single"/>
          </w:rPr>
          <w:t xml:space="preserve"> 07143/048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467FFA" w:rsidRPr="00467FFA">
          <w:rPr>
            <w:rStyle w:val="aa"/>
          </w:rPr>
          <w:t xml:space="preserve"> Медицинская </w:t>
        </w:r>
        <w:r w:rsidR="00467FFA" w:rsidRPr="00467FFA">
          <w:rPr>
            <w:u w:val="single"/>
          </w:rPr>
          <w:t xml:space="preserve">сестра-анестезист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467FFA" w:rsidRPr="00467FFA">
          <w:rPr>
            <w:rStyle w:val="aa"/>
          </w:rPr>
          <w:t xml:space="preserve"> 24265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467FFA" w:rsidRPr="00467FF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E95D7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E95D7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467FF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E95D7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E95D79" w:rsidRPr="004C53B3">
            <w:rPr>
              <w:rStyle w:val="ad"/>
              <w:sz w:val="20"/>
              <w:szCs w:val="20"/>
            </w:rPr>
            <w:fldChar w:fldCharType="separate"/>
          </w:r>
          <w:r w:rsidR="00467FFA">
            <w:rPr>
              <w:rStyle w:val="ad"/>
              <w:noProof/>
              <w:sz w:val="20"/>
              <w:szCs w:val="20"/>
            </w:rPr>
            <w:t>1</w:t>
          </w:r>
          <w:r w:rsidR="00E95D7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67FFA" w:rsidRPr="00467FFA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81B4741028AD48DBB53E23A34D432FB4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8- Х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, вещества для наркоза "/>
    <w:docVar w:name="version" w:val="51"/>
  </w:docVars>
  <w:rsids>
    <w:rsidRoot w:val="009A1B98"/>
    <w:rsid w:val="00011BEE"/>
    <w:rsid w:val="00025683"/>
    <w:rsid w:val="00046815"/>
    <w:rsid w:val="0005566C"/>
    <w:rsid w:val="000D1F5B"/>
    <w:rsid w:val="000E278A"/>
    <w:rsid w:val="00110025"/>
    <w:rsid w:val="001429B1"/>
    <w:rsid w:val="001607C8"/>
    <w:rsid w:val="001A24CC"/>
    <w:rsid w:val="001F4D8D"/>
    <w:rsid w:val="00234932"/>
    <w:rsid w:val="002A3673"/>
    <w:rsid w:val="002E55C6"/>
    <w:rsid w:val="00305B2F"/>
    <w:rsid w:val="003367BB"/>
    <w:rsid w:val="00367816"/>
    <w:rsid w:val="00370C44"/>
    <w:rsid w:val="003876C3"/>
    <w:rsid w:val="003C24DB"/>
    <w:rsid w:val="00402CAC"/>
    <w:rsid w:val="00444410"/>
    <w:rsid w:val="00467FFA"/>
    <w:rsid w:val="004A47AD"/>
    <w:rsid w:val="004B7CEF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5F4E38"/>
    <w:rsid w:val="006357A6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71CB3"/>
    <w:rsid w:val="00883461"/>
    <w:rsid w:val="008D6D81"/>
    <w:rsid w:val="008E68DE"/>
    <w:rsid w:val="0090588D"/>
    <w:rsid w:val="0092778A"/>
    <w:rsid w:val="009534CE"/>
    <w:rsid w:val="00964E1D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C2D4D"/>
    <w:rsid w:val="00CE3307"/>
    <w:rsid w:val="00D76DF8"/>
    <w:rsid w:val="00DB5302"/>
    <w:rsid w:val="00DD6B1F"/>
    <w:rsid w:val="00E124F4"/>
    <w:rsid w:val="00E36337"/>
    <w:rsid w:val="00E95D79"/>
    <w:rsid w:val="00EB72AD"/>
    <w:rsid w:val="00EC37A1"/>
    <w:rsid w:val="00EF6C29"/>
    <w:rsid w:val="00F76072"/>
    <w:rsid w:val="00F85795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2016-10-18T08:05:00Z</dcterms:created>
  <dcterms:modified xsi:type="dcterms:W3CDTF">2016-10-18T09:24:00Z</dcterms:modified>
</cp:coreProperties>
</file>